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6F8AF" w14:textId="3D68B08F" w:rsidR="00BA00AB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RABUK</w:t>
      </w:r>
      <w:r>
        <w:rPr>
          <w:rFonts w:ascii="Times New Roman" w:hAnsi="Times New Roman" w:cs="Times New Roman"/>
          <w:sz w:val="24"/>
          <w:szCs w:val="24"/>
        </w:rPr>
        <w:t xml:space="preserve">      (d.1429)</w:t>
      </w:r>
    </w:p>
    <w:p w14:paraId="744A237B" w14:textId="140BBA66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20FA97D3" w14:textId="489F390B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5C281A" w14:textId="2D7B1D67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23B57C" w14:textId="2F9D5B84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Oct.1429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p.134)</w:t>
      </w:r>
    </w:p>
    <w:p w14:paraId="42CCACAC" w14:textId="3C233834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2E2FFEAE" w14:textId="024A203F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3CBDA" w14:textId="22706887" w:rsid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66D709" w14:textId="76C03281" w:rsidR="00B63CC5" w:rsidRPr="00B63CC5" w:rsidRDefault="00B6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2021</w:t>
      </w:r>
    </w:p>
    <w:sectPr w:rsidR="00B63CC5" w:rsidRPr="00B63C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18D8" w14:textId="77777777" w:rsidR="00B63CC5" w:rsidRDefault="00B63CC5" w:rsidP="009139A6">
      <w:r>
        <w:separator/>
      </w:r>
    </w:p>
  </w:endnote>
  <w:endnote w:type="continuationSeparator" w:id="0">
    <w:p w14:paraId="34D89934" w14:textId="77777777" w:rsidR="00B63CC5" w:rsidRDefault="00B63C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E5F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54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1C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37B3" w14:textId="77777777" w:rsidR="00B63CC5" w:rsidRDefault="00B63CC5" w:rsidP="009139A6">
      <w:r>
        <w:separator/>
      </w:r>
    </w:p>
  </w:footnote>
  <w:footnote w:type="continuationSeparator" w:id="0">
    <w:p w14:paraId="2FDF9B1E" w14:textId="77777777" w:rsidR="00B63CC5" w:rsidRDefault="00B63C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26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4E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5F6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CC5"/>
    <w:rsid w:val="000666E0"/>
    <w:rsid w:val="002510B7"/>
    <w:rsid w:val="005C130B"/>
    <w:rsid w:val="00826F5C"/>
    <w:rsid w:val="009139A6"/>
    <w:rsid w:val="009448BB"/>
    <w:rsid w:val="00A3176C"/>
    <w:rsid w:val="00AE65F8"/>
    <w:rsid w:val="00B63CC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02F60"/>
  <w15:chartTrackingRefBased/>
  <w15:docId w15:val="{7EBCFC8D-B50C-4C2C-B820-00006D342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2021-06-15T09:23:00Z</dcterms:created>
  <dcterms:modified xsi:type="dcterms:W3CDTF">2021-06-15T09:26:00Z</dcterms:modified>
</cp:coreProperties>
</file>